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FBBFF" w14:textId="77777777" w:rsidR="00B0473E" w:rsidRDefault="00B0473E" w:rsidP="00B0473E">
      <w:pPr>
        <w:pStyle w:val="NoSpacing"/>
      </w:pPr>
      <w:r>
        <w:rPr>
          <w:u w:val="single"/>
        </w:rPr>
        <w:t>Richard WARDAILE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45EBDDD5" w14:textId="7933D279" w:rsidR="00B0473E" w:rsidRDefault="00B0473E" w:rsidP="00B0473E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04AA1710" w14:textId="77777777" w:rsidR="00B0473E" w:rsidRDefault="00B0473E" w:rsidP="00B0473E">
      <w:pPr>
        <w:pStyle w:val="NoSpacing"/>
      </w:pPr>
    </w:p>
    <w:p w14:paraId="0C437CC2" w14:textId="77777777" w:rsidR="00B0473E" w:rsidRDefault="00B0473E" w:rsidP="00B0473E">
      <w:pPr>
        <w:pStyle w:val="NoSpacing"/>
      </w:pPr>
    </w:p>
    <w:p w14:paraId="1415DDF2" w14:textId="77777777" w:rsidR="00B0473E" w:rsidRDefault="00B0473E" w:rsidP="00B0473E">
      <w:pPr>
        <w:pStyle w:val="NoSpacing"/>
      </w:pPr>
      <w:r>
        <w:tab/>
        <w:t>1492</w:t>
      </w:r>
      <w:r>
        <w:tab/>
        <w:t>He became a Freeman.   (R.F.Y. p.217)</w:t>
      </w:r>
    </w:p>
    <w:p w14:paraId="25F03A9F" w14:textId="77777777" w:rsidR="00B0473E" w:rsidRDefault="00B0473E" w:rsidP="00B0473E">
      <w:pPr>
        <w:pStyle w:val="NoSpacing"/>
      </w:pPr>
    </w:p>
    <w:p w14:paraId="0C05B7F6" w14:textId="77777777" w:rsidR="00B0473E" w:rsidRDefault="00B0473E" w:rsidP="00B0473E">
      <w:pPr>
        <w:pStyle w:val="NoSpacing"/>
      </w:pPr>
    </w:p>
    <w:p w14:paraId="526F15CF" w14:textId="77777777" w:rsidR="00B0473E" w:rsidRDefault="00B0473E" w:rsidP="00B0473E">
      <w:pPr>
        <w:pStyle w:val="NoSpacing"/>
      </w:pPr>
      <w:r>
        <w:t>3 July 2019</w:t>
      </w:r>
    </w:p>
    <w:p w14:paraId="4A55D6AC" w14:textId="6B4C7096" w:rsidR="006B2F86" w:rsidRPr="00B0473E" w:rsidRDefault="00B0473E" w:rsidP="00E71FC3">
      <w:pPr>
        <w:pStyle w:val="NoSpacing"/>
      </w:pPr>
    </w:p>
    <w:sectPr w:rsidR="006B2F86" w:rsidRPr="00B047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7EDCC" w14:textId="77777777" w:rsidR="00B0473E" w:rsidRDefault="00B0473E" w:rsidP="00E71FC3">
      <w:pPr>
        <w:spacing w:after="0" w:line="240" w:lineRule="auto"/>
      </w:pPr>
      <w:r>
        <w:separator/>
      </w:r>
    </w:p>
  </w:endnote>
  <w:endnote w:type="continuationSeparator" w:id="0">
    <w:p w14:paraId="6AB698E0" w14:textId="77777777" w:rsidR="00B0473E" w:rsidRDefault="00B047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26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953D5" w14:textId="77777777" w:rsidR="00B0473E" w:rsidRDefault="00B0473E" w:rsidP="00E71FC3">
      <w:pPr>
        <w:spacing w:after="0" w:line="240" w:lineRule="auto"/>
      </w:pPr>
      <w:r>
        <w:separator/>
      </w:r>
    </w:p>
  </w:footnote>
  <w:footnote w:type="continuationSeparator" w:id="0">
    <w:p w14:paraId="7ECDFA58" w14:textId="77777777" w:rsidR="00B0473E" w:rsidRDefault="00B047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3E"/>
    <w:rsid w:val="001A7C09"/>
    <w:rsid w:val="00577BD5"/>
    <w:rsid w:val="00656CBA"/>
    <w:rsid w:val="006A1F77"/>
    <w:rsid w:val="00733BE7"/>
    <w:rsid w:val="00AB52E8"/>
    <w:rsid w:val="00B0473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1E420"/>
  <w15:chartTrackingRefBased/>
  <w15:docId w15:val="{EBBB39C7-9217-4B2C-8CF1-F9BAA2E3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2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2019-07-03T16:33:00Z</dcterms:created>
  <dcterms:modified xsi:type="dcterms:W3CDTF">2019-07-03T16:34:00Z</dcterms:modified>
</cp:coreProperties>
</file>